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SHIPDAM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Ludham(q.v.) and Richard Baxter of Martham(q.v.) made a </w:t>
      </w: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plaint of debt against John Skuttyng of Potter Heigham(q.v.), Thomas </w:t>
      </w: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Horn of Potter Heigham(q.v.) and Edmund Clerk of Potter Heigham(q.v.).</w:t>
      </w: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093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27093" w:rsidP="00827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93" w:rsidRDefault="00827093" w:rsidP="00564E3C">
      <w:pPr>
        <w:spacing w:after="0" w:line="240" w:lineRule="auto"/>
      </w:pPr>
      <w:r>
        <w:separator/>
      </w:r>
    </w:p>
  </w:endnote>
  <w:endnote w:type="continuationSeparator" w:id="0">
    <w:p w:rsidR="00827093" w:rsidRDefault="0082709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7093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93" w:rsidRDefault="00827093" w:rsidP="00564E3C">
      <w:pPr>
        <w:spacing w:after="0" w:line="240" w:lineRule="auto"/>
      </w:pPr>
      <w:r>
        <w:separator/>
      </w:r>
    </w:p>
  </w:footnote>
  <w:footnote w:type="continuationSeparator" w:id="0">
    <w:p w:rsidR="00827093" w:rsidRDefault="0082709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93"/>
    <w:rsid w:val="00372DC6"/>
    <w:rsid w:val="00564E3C"/>
    <w:rsid w:val="0064591D"/>
    <w:rsid w:val="0082709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2EABF9-C5A2-47BF-9D03-77ABA2B15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270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2015-10-31T21:52:00Z</dcterms:created>
  <dcterms:modified xsi:type="dcterms:W3CDTF">2015-10-31T21:53:00Z</dcterms:modified>
</cp:coreProperties>
</file>